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5B810" w14:textId="477ED15D"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B53179" w:rsidRPr="00B53179">
        <w:rPr>
          <w:rFonts w:ascii="Arial" w:eastAsia="MS Mincho" w:hAnsi="Arial" w:cs="Arial"/>
          <w:b/>
          <w:sz w:val="24"/>
          <w:szCs w:val="24"/>
        </w:rPr>
        <w:t>S1-230</w:t>
      </w:r>
      <w:r w:rsidR="00796D53">
        <w:rPr>
          <w:rFonts w:ascii="Arial" w:eastAsia="MS Mincho" w:hAnsi="Arial" w:cs="Arial"/>
          <w:b/>
          <w:sz w:val="24"/>
          <w:szCs w:val="24"/>
        </w:rPr>
        <w:t>803</w:t>
      </w:r>
    </w:p>
    <w:p w14:paraId="005D7624" w14:textId="70DED89F" w:rsidR="00680283" w:rsidRPr="000D6532" w:rsidRDefault="00680283" w:rsidP="0068028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A6C4E"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Pr="00EE22CD">
        <w:rPr>
          <w:rFonts w:ascii="Arial" w:eastAsia="MS Mincho" w:hAnsi="Arial" w:cs="Arial"/>
          <w:i/>
          <w:sz w:val="24"/>
          <w:szCs w:val="24"/>
        </w:rPr>
        <w:t>S1-2</w:t>
      </w:r>
      <w:r>
        <w:rPr>
          <w:rFonts w:ascii="Arial" w:eastAsia="MS Mincho" w:hAnsi="Arial" w:cs="Arial"/>
          <w:i/>
          <w:sz w:val="24"/>
          <w:szCs w:val="24"/>
        </w:rPr>
        <w:t>30728</w:t>
      </w:r>
      <w:bookmarkStart w:id="0" w:name="_GoBack"/>
      <w:bookmarkEnd w:id="0"/>
      <w:r w:rsidRPr="001C332D">
        <w:rPr>
          <w:rFonts w:ascii="Arial" w:eastAsia="MS Mincho" w:hAnsi="Arial" w:cs="Arial"/>
          <w:i/>
          <w:sz w:val="24"/>
          <w:szCs w:val="24"/>
        </w:rPr>
        <w:t>)</w:t>
      </w:r>
    </w:p>
    <w:p w14:paraId="2FBAACAC" w14:textId="77777777" w:rsidR="00CC14E6" w:rsidRPr="001A024B" w:rsidRDefault="00CC14E6">
      <w:pPr>
        <w:rPr>
          <w:b/>
          <w:sz w:val="24"/>
        </w:rPr>
      </w:pPr>
    </w:p>
    <w:p w14:paraId="277F1761" w14:textId="6A08F022"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 xml:space="preserve">Presentation of Specification to TSG </w:t>
      </w:r>
    </w:p>
    <w:p w14:paraId="51B0B65C" w14:textId="77777777"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9</w:t>
      </w:r>
      <w:r w:rsidR="001A024B">
        <w:rPr>
          <w:rFonts w:eastAsia="Malgun Gothic"/>
          <w:b/>
          <w:sz w:val="24"/>
          <w:lang w:eastAsia="ko-KR"/>
        </w:rPr>
        <w:t>9</w:t>
      </w:r>
    </w:p>
    <w:p w14:paraId="0350C443" w14:textId="70CA70B1"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 w:rsidR="00C4434F">
        <w:rPr>
          <w:b/>
          <w:sz w:val="24"/>
          <w:lang w:eastAsia="zh-CN"/>
        </w:rPr>
        <w:t xml:space="preserve"> 22.865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1A024B">
        <w:rPr>
          <w:b/>
          <w:sz w:val="24"/>
          <w:lang w:val="en-US" w:eastAsia="zh-CN"/>
        </w:rPr>
        <w:t>3</w:t>
      </w:r>
      <w:r>
        <w:rPr>
          <w:b/>
          <w:sz w:val="24"/>
          <w:lang w:eastAsia="zh-CN"/>
        </w:rPr>
        <w:t>.0</w:t>
      </w:r>
    </w:p>
    <w:p w14:paraId="4C85F3D7" w14:textId="77777777"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A024B">
        <w:rPr>
          <w:b/>
          <w:sz w:val="24"/>
        </w:rPr>
        <w:t>Information</w:t>
      </w:r>
    </w:p>
    <w:p w14:paraId="49E84D1C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7198B3C2" w14:textId="34751695" w:rsidR="00CC14E6" w:rsidRDefault="00796D53">
      <w:pPr>
        <w:rPr>
          <w:rFonts w:eastAsia="Malgun Gothic"/>
          <w:lang w:eastAsia="ko-KR"/>
        </w:rPr>
      </w:pPr>
      <w:r w:rsidRPr="00796D53">
        <w:rPr>
          <w:rFonts w:eastAsia="Malgun Gothic"/>
          <w:lang w:eastAsia="ko-KR"/>
        </w:rPr>
        <w:t>T</w:t>
      </w:r>
      <w:r>
        <w:rPr>
          <w:rFonts w:eastAsia="Malgun Gothic"/>
          <w:lang w:eastAsia="ko-KR"/>
        </w:rPr>
        <w:t xml:space="preserve">he </w:t>
      </w:r>
      <w:r w:rsidRPr="0054659D">
        <w:rPr>
          <w:rFonts w:eastAsia="Times New Roman"/>
          <w:lang w:eastAsia="en-US"/>
        </w:rPr>
        <w:t xml:space="preserve">FS_ 5GSAT_Ph3 </w:t>
      </w:r>
      <w:r>
        <w:rPr>
          <w:rFonts w:eastAsia="Malgun Gothic"/>
          <w:lang w:eastAsia="ko-KR"/>
        </w:rPr>
        <w:t xml:space="preserve">study TR 22.865 </w:t>
      </w:r>
      <w:r w:rsidRPr="00796D53">
        <w:rPr>
          <w:rFonts w:eastAsia="Malgun Gothic"/>
          <w:lang w:eastAsia="ko-KR"/>
        </w:rPr>
        <w:t>has advanced significantly and is pro</w:t>
      </w:r>
      <w:r>
        <w:rPr>
          <w:rFonts w:eastAsia="Malgun Gothic"/>
          <w:lang w:eastAsia="ko-KR"/>
        </w:rPr>
        <w:t>vided to TSG SA for information</w:t>
      </w:r>
      <w:r w:rsidR="00CC14E6">
        <w:rPr>
          <w:rFonts w:eastAsia="Malgun Gothic" w:hint="eastAsia"/>
          <w:lang w:eastAsia="ko-KR"/>
        </w:rPr>
        <w:t>.</w:t>
      </w:r>
    </w:p>
    <w:p w14:paraId="0AF03064" w14:textId="77777777" w:rsidR="00796D53" w:rsidRDefault="00796D53">
      <w:pPr>
        <w:rPr>
          <w:rFonts w:eastAsia="Malgun Gothic"/>
          <w:lang w:eastAsia="ko-KR"/>
        </w:rPr>
      </w:pPr>
    </w:p>
    <w:p w14:paraId="0A35060D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2F35DBD8" w14:textId="77777777" w:rsidR="00CC14E6" w:rsidRDefault="00CC14E6">
      <w:r>
        <w:t>Not presented before.</w:t>
      </w:r>
    </w:p>
    <w:p w14:paraId="403FAD02" w14:textId="77777777" w:rsidR="00CC14E6" w:rsidRDefault="00CC14E6">
      <w:pPr>
        <w:rPr>
          <w:lang w:eastAsia="ko-KR"/>
        </w:rPr>
      </w:pPr>
    </w:p>
    <w:p w14:paraId="65DD00C3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732D47" w14:textId="51E2294D" w:rsidR="00CC14E6" w:rsidRDefault="00D2416D">
      <w:pPr>
        <w:rPr>
          <w:lang w:val="en-US" w:eastAsia="zh-CN"/>
        </w:rPr>
      </w:pPr>
      <w:r>
        <w:rPr>
          <w:lang w:val="en-US" w:eastAsia="zh-CN"/>
        </w:rPr>
        <w:t>R</w:t>
      </w:r>
      <w:r w:rsidR="0061215A">
        <w:rPr>
          <w:lang w:val="en-US" w:eastAsia="zh-CN"/>
        </w:rPr>
        <w:t>equirements consolidation.</w:t>
      </w:r>
    </w:p>
    <w:p w14:paraId="4C3004AC" w14:textId="3A009EEE" w:rsidR="002A3398" w:rsidRDefault="002A3398">
      <w:pPr>
        <w:rPr>
          <w:lang w:eastAsia="ko-KR"/>
        </w:rPr>
      </w:pPr>
      <w:r>
        <w:rPr>
          <w:lang w:val="en-US" w:eastAsia="zh-CN"/>
        </w:rPr>
        <w:t>C</w:t>
      </w:r>
      <w:r w:rsidR="00F30388">
        <w:rPr>
          <w:lang w:val="en-US" w:eastAsia="zh-CN"/>
        </w:rPr>
        <w:t>onclusion</w:t>
      </w:r>
    </w:p>
    <w:p w14:paraId="5F9CE0F8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06F84AE" w14:textId="3710AB61" w:rsidR="00CC14E6" w:rsidRDefault="00CC14E6">
      <w:pPr>
        <w:rPr>
          <w:lang w:eastAsia="ko-KR"/>
        </w:rPr>
      </w:pPr>
      <w:r>
        <w:rPr>
          <w:lang w:eastAsia="ko-KR"/>
        </w:rPr>
        <w:t>None</w:t>
      </w:r>
      <w:r w:rsidR="0061215A">
        <w:rPr>
          <w:lang w:eastAsia="ko-KR"/>
        </w:rPr>
        <w:t>.</w:t>
      </w:r>
    </w:p>
    <w:p w14:paraId="7141C0FA" w14:textId="77777777"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029538C0" w14:textId="77777777"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13D59" w14:textId="77777777" w:rsidR="006976DD" w:rsidRDefault="006976DD" w:rsidP="001A024B">
      <w:pPr>
        <w:spacing w:after="0"/>
      </w:pPr>
      <w:r>
        <w:separator/>
      </w:r>
    </w:p>
  </w:endnote>
  <w:endnote w:type="continuationSeparator" w:id="0">
    <w:p w14:paraId="6C904699" w14:textId="77777777" w:rsidR="006976DD" w:rsidRDefault="006976DD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B6C74" w14:textId="77777777" w:rsidR="006976DD" w:rsidRDefault="006976DD" w:rsidP="001A024B">
      <w:pPr>
        <w:spacing w:after="0"/>
      </w:pPr>
      <w:r>
        <w:separator/>
      </w:r>
    </w:p>
  </w:footnote>
  <w:footnote w:type="continuationSeparator" w:id="0">
    <w:p w14:paraId="7B944757" w14:textId="77777777" w:rsidR="006976DD" w:rsidRDefault="006976DD" w:rsidP="001A0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220A3"/>
    <w:multiLevelType w:val="hybridMultilevel"/>
    <w:tmpl w:val="A3404D94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02518F"/>
    <w:multiLevelType w:val="hybridMultilevel"/>
    <w:tmpl w:val="5492B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91513B"/>
    <w:multiLevelType w:val="hybridMultilevel"/>
    <w:tmpl w:val="217AA6B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DE5997"/>
    <w:multiLevelType w:val="hybridMultilevel"/>
    <w:tmpl w:val="542A5882"/>
    <w:lvl w:ilvl="0" w:tplc="05C0F652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A12DA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3398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96C21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4659D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1215A"/>
    <w:rsid w:val="006214D6"/>
    <w:rsid w:val="006221CC"/>
    <w:rsid w:val="00623F79"/>
    <w:rsid w:val="00626D3E"/>
    <w:rsid w:val="00640BFD"/>
    <w:rsid w:val="00652B69"/>
    <w:rsid w:val="00656C15"/>
    <w:rsid w:val="00664D5E"/>
    <w:rsid w:val="00680283"/>
    <w:rsid w:val="00682F10"/>
    <w:rsid w:val="0068730E"/>
    <w:rsid w:val="00692218"/>
    <w:rsid w:val="0069566A"/>
    <w:rsid w:val="006976DD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3F4"/>
    <w:rsid w:val="007938DF"/>
    <w:rsid w:val="00796D53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1614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E14C4"/>
    <w:rsid w:val="00AF034E"/>
    <w:rsid w:val="00B2166D"/>
    <w:rsid w:val="00B34851"/>
    <w:rsid w:val="00B44067"/>
    <w:rsid w:val="00B53179"/>
    <w:rsid w:val="00B7281E"/>
    <w:rsid w:val="00B95FB0"/>
    <w:rsid w:val="00BC2BEA"/>
    <w:rsid w:val="00BC3203"/>
    <w:rsid w:val="00BD6AF7"/>
    <w:rsid w:val="00BF100E"/>
    <w:rsid w:val="00BF2149"/>
    <w:rsid w:val="00BF7038"/>
    <w:rsid w:val="00C0728C"/>
    <w:rsid w:val="00C12156"/>
    <w:rsid w:val="00C12F42"/>
    <w:rsid w:val="00C14E32"/>
    <w:rsid w:val="00C360ED"/>
    <w:rsid w:val="00C42EFE"/>
    <w:rsid w:val="00C4434F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2416D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22F69"/>
    <w:rsid w:val="00E366FA"/>
    <w:rsid w:val="00E40979"/>
    <w:rsid w:val="00E43771"/>
    <w:rsid w:val="00E52AE3"/>
    <w:rsid w:val="00E610EE"/>
    <w:rsid w:val="00E6145A"/>
    <w:rsid w:val="00E6419E"/>
    <w:rsid w:val="00E771DD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12ECD"/>
    <w:rsid w:val="00F21713"/>
    <w:rsid w:val="00F2462A"/>
    <w:rsid w:val="00F30388"/>
    <w:rsid w:val="00F36623"/>
    <w:rsid w:val="00F36A00"/>
    <w:rsid w:val="00F43EAE"/>
    <w:rsid w:val="00F45A97"/>
    <w:rsid w:val="00F62FBB"/>
    <w:rsid w:val="00F714A3"/>
    <w:rsid w:val="00F93087"/>
    <w:rsid w:val="00F96850"/>
    <w:rsid w:val="00FE2086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932D76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  <w:rPr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E6145A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G:\MCC\Staff\Pope\3GPP\TSG_SA\TSG_SA\Templates\Presentation of Spec to TSG or WG Template.dot</Template>
  <TotalTime>4</TotalTime>
  <Pages>1</Pages>
  <Words>79</Words>
  <Characters>454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Thierry B</cp:lastModifiedBy>
  <cp:revision>4</cp:revision>
  <dcterms:created xsi:type="dcterms:W3CDTF">2023-02-24T13:30:00Z</dcterms:created>
  <dcterms:modified xsi:type="dcterms:W3CDTF">2023-02-24T13:36:00Z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